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27289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2728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72728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72728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72728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72728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72728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727289">
        <w:rPr>
          <w:b w:val="0"/>
        </w:rPr>
        <w:t xml:space="preserve"> 64/2307-21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27289" w:rsidP="00232C8F">
            <w:r>
              <w:t>Бухгалтер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27289" w:rsidP="00232C8F">
            <w:r>
              <w:t>20336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727289" w:rsidRPr="00727289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727289" w:rsidRPr="00727289">
        <w:rPr>
          <w:rStyle w:val="aa"/>
        </w:rPr>
        <w:t>2;  64/2307-21, 65/2307-21А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727289" w:rsidRPr="00727289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27289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27289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27289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27289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727289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727289" w:rsidP="00BA30DE">
            <w:pPr>
              <w:jc w:val="center"/>
            </w:pPr>
            <w:r>
              <w:t>109-819-488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  <w:r>
              <w:t>036-053-375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  <w:r>
              <w:t>040-757-814 56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  <w:tr w:rsidR="00727289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7289" w:rsidRDefault="00727289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7289" w:rsidRPr="00D15B1E" w:rsidRDefault="00727289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727289" w:rsidRPr="00727289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727289" w:rsidRPr="00727289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11AE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111AE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111AE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7289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111AE1" w:rsidRPr="00111AE1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111AE1" w:rsidRPr="00111AE1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728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7289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2728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7289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7289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2728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111AE1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111AE1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72728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289" w:rsidRPr="00727289" w:rsidRDefault="00727289" w:rsidP="004E51DC">
            <w:pPr>
              <w:pStyle w:val="a8"/>
            </w:pPr>
          </w:p>
        </w:tc>
      </w:tr>
      <w:tr w:rsidR="00727289" w:rsidRPr="00727289" w:rsidTr="0072728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7289" w:rsidRPr="00727289" w:rsidRDefault="00727289" w:rsidP="00EF07A3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7289" w:rsidRPr="00727289" w:rsidRDefault="00727289" w:rsidP="004E51DC">
            <w:pPr>
              <w:pStyle w:val="a8"/>
              <w:rPr>
                <w:vertAlign w:val="superscript"/>
              </w:rPr>
            </w:pPr>
            <w:r w:rsidRPr="00727289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72728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11AE1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11AE1" w:rsidRPr="00111AE1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64/2307-21, 65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0336 "/>
    <w:docVar w:name="codeok " w:val="    "/>
    <w:docVar w:name="col18" w:val=" 0 "/>
    <w:docVar w:name="colanal" w:val="  Отсутствуют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4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49CB85C286340E68F25461D64ECE540"/>
    <w:docVar w:name="rm_id" w:val="6676"/>
    <w:docVar w:name="rm_name" w:val="                                          "/>
    <w:docVar w:name="rm_number" w:val=" 6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11AE1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60E8E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27289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2022-02-16T08:52:00Z</dcterms:created>
  <dcterms:modified xsi:type="dcterms:W3CDTF">2022-02-18T08:23:00Z</dcterms:modified>
</cp:coreProperties>
</file>